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EF4" w:rsidRPr="0009565E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  <w:bookmarkStart w:id="0" w:name="_GoBack"/>
      <w:bookmarkEnd w:id="0"/>
    </w:p>
    <w:p w:rsidR="00E41E77" w:rsidRDefault="0021556E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E41E77">
        <w:rPr>
          <w:b/>
          <w:noProof/>
          <w:lang w:eastAsia="lt-LT"/>
        </w:rPr>
        <w:drawing>
          <wp:inline distT="0" distB="0" distL="0" distR="0">
            <wp:extent cx="466725" cy="56197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C92" w:rsidRPr="0009565E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09565E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Pr="0009565E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09565E">
        <w:rPr>
          <w:rFonts w:ascii="Times New Roman" w:hAnsi="Times New Roman"/>
          <w:b/>
          <w:bCs/>
          <w:szCs w:val="24"/>
        </w:rPr>
      </w:r>
      <w:r w:rsidRPr="0009565E">
        <w:rPr>
          <w:rFonts w:ascii="Times New Roman" w:hAnsi="Times New Roman"/>
          <w:b/>
          <w:bCs/>
          <w:szCs w:val="24"/>
        </w:rPr>
        <w:fldChar w:fldCharType="separate"/>
      </w:r>
      <w:r w:rsidRPr="0009565E">
        <w:rPr>
          <w:rFonts w:ascii="Times New Roman" w:hAnsi="Times New Roman"/>
          <w:b/>
          <w:bCs/>
          <w:sz w:val="28"/>
        </w:rPr>
        <w:t xml:space="preserve">KLAIPĖDOS RAJONO </w:t>
      </w:r>
      <w:r w:rsidRPr="0009565E">
        <w:rPr>
          <w:rFonts w:ascii="Times New Roman" w:hAnsi="Times New Roman"/>
          <w:b/>
          <w:bCs/>
          <w:sz w:val="28"/>
        </w:rPr>
        <w:fldChar w:fldCharType="end"/>
      </w:r>
      <w:bookmarkEnd w:id="1"/>
      <w:r w:rsidRPr="0009565E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09565E">
        <w:rPr>
          <w:rFonts w:ascii="Times New Roman" w:hAnsi="Times New Roman"/>
          <w:b/>
          <w:bCs/>
          <w:sz w:val="28"/>
        </w:rPr>
        <w:instrText xml:space="preserve"> FORMTEXT </w:instrText>
      </w:r>
      <w:r w:rsidRPr="0009565E">
        <w:rPr>
          <w:rFonts w:ascii="Times New Roman" w:hAnsi="Times New Roman"/>
          <w:b/>
          <w:bCs/>
          <w:sz w:val="28"/>
        </w:rPr>
      </w:r>
      <w:r w:rsidRPr="0009565E">
        <w:rPr>
          <w:rFonts w:ascii="Times New Roman" w:hAnsi="Times New Roman"/>
          <w:b/>
          <w:bCs/>
          <w:sz w:val="28"/>
        </w:rPr>
        <w:fldChar w:fldCharType="separate"/>
      </w:r>
      <w:r w:rsidRPr="0009565E">
        <w:rPr>
          <w:rFonts w:ascii="Times New Roman" w:hAnsi="Times New Roman"/>
          <w:b/>
          <w:bCs/>
          <w:sz w:val="28"/>
        </w:rPr>
        <w:t>savivaldybės taryba</w:t>
      </w:r>
      <w:r w:rsidRPr="0009565E"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Pr="0009565E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:rsidR="00215744" w:rsidRPr="0009565E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09565E">
        <w:rPr>
          <w:rFonts w:ascii="Times New Roman" w:hAnsi="Times New Roman"/>
          <w:b/>
          <w:spacing w:val="20"/>
          <w:sz w:val="28"/>
        </w:rPr>
        <w:t xml:space="preserve">SPRENDIMAS </w:t>
      </w:r>
    </w:p>
    <w:p w:rsidR="00215744" w:rsidRPr="0009565E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09565E">
        <w:rPr>
          <w:rFonts w:ascii="Times New Roman" w:hAnsi="Times New Roman"/>
          <w:b/>
          <w:spacing w:val="20"/>
          <w:sz w:val="28"/>
        </w:rPr>
        <w:t>dėl klaipėdos rajono savivaldybės</w:t>
      </w:r>
      <w:r>
        <w:rPr>
          <w:rFonts w:ascii="Times New Roman" w:hAnsi="Times New Roman"/>
          <w:b/>
          <w:spacing w:val="20"/>
          <w:sz w:val="28"/>
        </w:rPr>
        <w:t xml:space="preserve"> Tarybos 2017 m. vasario 23 d. sprendimo nr. t11-56 „dėl klaipėdos rajono savivaldybės</w:t>
      </w:r>
      <w:r w:rsidRPr="0009565E">
        <w:rPr>
          <w:rFonts w:ascii="Times New Roman" w:hAnsi="Times New Roman"/>
          <w:b/>
          <w:spacing w:val="20"/>
          <w:sz w:val="28"/>
        </w:rPr>
        <w:t xml:space="preserve"> strateginio veiklos plano 2017</w:t>
      </w:r>
      <w:r w:rsidRPr="0009565E">
        <w:rPr>
          <w:rFonts w:ascii="Times New Roman" w:hAnsi="Times New Roman"/>
        </w:rPr>
        <w:t>–</w:t>
      </w:r>
      <w:r w:rsidRPr="0009565E">
        <w:rPr>
          <w:rFonts w:ascii="Times New Roman" w:hAnsi="Times New Roman"/>
          <w:b/>
          <w:spacing w:val="20"/>
          <w:sz w:val="28"/>
        </w:rPr>
        <w:t>2019</w:t>
      </w:r>
      <w:r>
        <w:rPr>
          <w:rFonts w:ascii="Times New Roman" w:hAnsi="Times New Roman"/>
          <w:b/>
          <w:spacing w:val="20"/>
          <w:sz w:val="28"/>
        </w:rPr>
        <w:t xml:space="preserve"> m. tvirtinimo“</w:t>
      </w:r>
      <w:r w:rsidRPr="0009565E">
        <w:rPr>
          <w:rFonts w:ascii="Times New Roman" w:hAnsi="Times New Roman"/>
          <w:b/>
          <w:spacing w:val="20"/>
          <w:sz w:val="28"/>
        </w:rPr>
        <w:t xml:space="preserve"> pakeitimo</w:t>
      </w:r>
    </w:p>
    <w:p w:rsidR="00B145CB" w:rsidRPr="0009565E" w:rsidRDefault="00B145CB" w:rsidP="00254DF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</w:p>
    <w:bookmarkEnd w:id="2"/>
    <w:p w:rsidR="009B1C92" w:rsidRPr="0009565E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  <w:b/>
          <w:caps w:val="0"/>
        </w:rPr>
      </w:pPr>
      <w:r w:rsidRPr="0009565E">
        <w:rPr>
          <w:rFonts w:ascii="Times New Roman" w:hAnsi="Times New Roman"/>
        </w:rPr>
        <w:t>20</w:t>
      </w:r>
      <w:r w:rsidR="00D5636F" w:rsidRPr="0009565E">
        <w:rPr>
          <w:rFonts w:ascii="Times New Roman" w:hAnsi="Times New Roman"/>
        </w:rPr>
        <w:t>1</w:t>
      </w:r>
      <w:r w:rsidR="00085B27" w:rsidRPr="0009565E">
        <w:rPr>
          <w:rFonts w:ascii="Times New Roman" w:hAnsi="Times New Roman"/>
        </w:rPr>
        <w:t>7</w:t>
      </w:r>
      <w:r w:rsidR="009B1C92" w:rsidRPr="0009565E">
        <w:rPr>
          <w:rFonts w:ascii="Times New Roman" w:hAnsi="Times New Roman"/>
        </w:rPr>
        <w:t xml:space="preserve"> </w:t>
      </w:r>
      <w:r w:rsidR="009B1C92" w:rsidRPr="0009565E">
        <w:rPr>
          <w:rFonts w:ascii="Times New Roman" w:hAnsi="Times New Roman"/>
          <w:caps w:val="0"/>
        </w:rPr>
        <w:t xml:space="preserve">m. </w:t>
      </w:r>
      <w:r w:rsidR="0025340C">
        <w:rPr>
          <w:rFonts w:ascii="Times New Roman" w:hAnsi="Times New Roman"/>
          <w:caps w:val="0"/>
        </w:rPr>
        <w:t>lapkričio 30</w:t>
      </w:r>
      <w:r w:rsidR="00D923E5" w:rsidRPr="0009565E">
        <w:rPr>
          <w:rFonts w:ascii="Times New Roman" w:hAnsi="Times New Roman"/>
          <w:caps w:val="0"/>
        </w:rPr>
        <w:t xml:space="preserve"> </w:t>
      </w:r>
      <w:r w:rsidR="009B1C92" w:rsidRPr="0009565E">
        <w:rPr>
          <w:rFonts w:ascii="Times New Roman" w:hAnsi="Times New Roman"/>
          <w:caps w:val="0"/>
        </w:rPr>
        <w:t>d. Nr</w:t>
      </w:r>
      <w:r w:rsidR="000E2F70" w:rsidRPr="0009565E">
        <w:rPr>
          <w:rFonts w:ascii="Times New Roman" w:hAnsi="Times New Roman"/>
        </w:rPr>
        <w:t xml:space="preserve">. </w:t>
      </w:r>
      <w:r w:rsidR="00D923E5" w:rsidRPr="0009565E">
        <w:rPr>
          <w:rFonts w:ascii="Times New Roman" w:hAnsi="Times New Roman"/>
        </w:rPr>
        <w:t>T11-</w:t>
      </w:r>
      <w:r w:rsidR="00E41E77">
        <w:rPr>
          <w:rFonts w:ascii="Times New Roman" w:hAnsi="Times New Roman"/>
        </w:rPr>
        <w:t>378</w:t>
      </w:r>
      <w:r w:rsidR="009B1C92" w:rsidRPr="0009565E">
        <w:rPr>
          <w:rFonts w:ascii="Times New Roman" w:hAnsi="Times New Roman"/>
        </w:rPr>
        <w:br/>
        <w:t>G</w:t>
      </w:r>
      <w:r w:rsidR="009B1C92" w:rsidRPr="0009565E">
        <w:rPr>
          <w:rFonts w:ascii="Times New Roman" w:hAnsi="Times New Roman"/>
          <w:caps w:val="0"/>
        </w:rPr>
        <w:t>argždai</w:t>
      </w:r>
    </w:p>
    <w:p w:rsidR="00215744" w:rsidRDefault="00215744" w:rsidP="00215744">
      <w:pPr>
        <w:pStyle w:val="Pagrindiniotekstotrauka"/>
        <w:ind w:firstLine="1077"/>
      </w:pPr>
      <w:r w:rsidRPr="0009565E">
        <w:t xml:space="preserve">Klaipėdos rajono savivaldybės taryba, vadovaudamasi Lietuvos Respublikos vietos savivaldos įstatymo 18 straipsnio 1 dalimi, </w:t>
      </w:r>
      <w:r w:rsidRPr="0009565E">
        <w:rPr>
          <w:spacing w:val="70"/>
        </w:rPr>
        <w:t>nusprendžia</w:t>
      </w:r>
      <w:r w:rsidRPr="0009565E">
        <w:t xml:space="preserve">: </w:t>
      </w:r>
    </w:p>
    <w:p w:rsidR="00215744" w:rsidRPr="0021533A" w:rsidRDefault="00215744" w:rsidP="00215744">
      <w:pPr>
        <w:pStyle w:val="Pagrindiniotekstotrauka"/>
        <w:ind w:firstLine="1077"/>
        <w:rPr>
          <w:rStyle w:val="Emfaz"/>
          <w:i w:val="0"/>
        </w:rPr>
      </w:pPr>
      <w:r>
        <w:t>1. Pakeisti</w:t>
      </w:r>
      <w:r w:rsidRPr="001F3A39">
        <w:t xml:space="preserve"> Klaipėdos rajono savivaldybės strateginį veiklos planą 201</w:t>
      </w:r>
      <w:r>
        <w:t>7</w:t>
      </w:r>
      <w:r w:rsidRPr="001F3A39">
        <w:t>–201</w:t>
      </w:r>
      <w:r>
        <w:t>9</w:t>
      </w:r>
      <w:r w:rsidRPr="001F3A39">
        <w:t xml:space="preserve"> m</w:t>
      </w:r>
      <w:r>
        <w:t xml:space="preserve">., patvirtintą </w:t>
      </w:r>
      <w:r w:rsidRPr="0009565E">
        <w:t>Klaipėdos rajono savivaldybės tarybos 2017</w:t>
      </w:r>
      <w:r>
        <w:t xml:space="preserve"> m. vasario </w:t>
      </w:r>
      <w:r w:rsidRPr="0009565E">
        <w:t>23</w:t>
      </w:r>
      <w:r>
        <w:t xml:space="preserve"> d.</w:t>
      </w:r>
      <w:r w:rsidRPr="0009565E">
        <w:t xml:space="preserve"> sprendimu Nr. T11-56</w:t>
      </w:r>
      <w:r>
        <w:t xml:space="preserve"> </w:t>
      </w:r>
      <w:r w:rsidR="00BE7321">
        <w:rPr>
          <w:rStyle w:val="Emfaz"/>
          <w:i w:val="0"/>
        </w:rPr>
        <w:t>„</w:t>
      </w:r>
      <w:r>
        <w:rPr>
          <w:rStyle w:val="Emfaz"/>
          <w:i w:val="0"/>
        </w:rPr>
        <w:t>Dėl K</w:t>
      </w:r>
      <w:r w:rsidRPr="0021533A">
        <w:rPr>
          <w:rStyle w:val="Emfaz"/>
          <w:i w:val="0"/>
        </w:rPr>
        <w:t>laipėdos rajono savivaldybės strateginio veiklos plano 2017–2019 m. tvirtinimo</w:t>
      </w:r>
      <w:r>
        <w:rPr>
          <w:rStyle w:val="Emfaz"/>
          <w:i w:val="0"/>
        </w:rPr>
        <w:t>“:</w:t>
      </w:r>
    </w:p>
    <w:p w:rsidR="00215744" w:rsidRPr="0009565E" w:rsidRDefault="00215744" w:rsidP="00215744">
      <w:pPr>
        <w:pStyle w:val="Pagrindiniotekstotrauka"/>
        <w:ind w:firstLine="1077"/>
      </w:pPr>
      <w:r w:rsidRPr="0009565E">
        <w:t>1.</w:t>
      </w:r>
      <w:r>
        <w:t>1.</w:t>
      </w:r>
      <w:r w:rsidRPr="0009565E">
        <w:t xml:space="preserve"> </w:t>
      </w:r>
      <w:r>
        <w:t xml:space="preserve">Pakeisti </w:t>
      </w:r>
      <w:r w:rsidRPr="0009565E">
        <w:t>Žinių visuomenės plėtros programos tikslų, uždavinių ir priemonių asignavimų suvest</w:t>
      </w:r>
      <w:r>
        <w:t xml:space="preserve">inę </w:t>
      </w:r>
      <w:r w:rsidRPr="0009565E">
        <w:t>ir ją išdėstyti nauja redakcija (pridedama).</w:t>
      </w:r>
    </w:p>
    <w:p w:rsidR="00215744" w:rsidRDefault="00215744" w:rsidP="005B6490">
      <w:pPr>
        <w:pStyle w:val="Pagrindiniotekstotrauka"/>
        <w:tabs>
          <w:tab w:val="left" w:pos="1560"/>
        </w:tabs>
        <w:ind w:firstLine="1077"/>
      </w:pPr>
      <w:r>
        <w:t>1.</w:t>
      </w:r>
      <w:r w:rsidR="005B6490">
        <w:t>2.</w:t>
      </w:r>
      <w:r w:rsidR="005B6490">
        <w:tab/>
      </w:r>
      <w:r>
        <w:t>Pakeisti</w:t>
      </w:r>
      <w:r w:rsidR="005B6490">
        <w:t xml:space="preserve"> </w:t>
      </w:r>
      <w:r w:rsidRPr="0009565E">
        <w:t>Ekonominio konkurencingumo didinimo programos tikslų, uždavinių ir priemonių asignavimų suvestinę ir ją išdėstyti nauja redakcija (pridedama).</w:t>
      </w:r>
    </w:p>
    <w:p w:rsidR="00310564" w:rsidRPr="0009565E" w:rsidRDefault="00310564" w:rsidP="005B6490">
      <w:pPr>
        <w:pStyle w:val="Pagrindiniotekstotrauka"/>
        <w:tabs>
          <w:tab w:val="left" w:pos="1560"/>
        </w:tabs>
        <w:ind w:firstLine="1077"/>
      </w:pPr>
      <w:r>
        <w:t>1.3.</w:t>
      </w:r>
      <w:r>
        <w:tab/>
        <w:t xml:space="preserve">Pakeisti </w:t>
      </w:r>
      <w:r w:rsidR="004B0F83">
        <w:t>Aplinkos apsaugos</w:t>
      </w:r>
      <w:r w:rsidRPr="0009565E">
        <w:t xml:space="preserve"> programos tikslų, uždavinių ir priemonių asignavimų suvestinę ir ją išdėstyti nauja redakcija (pridedama).</w:t>
      </w:r>
    </w:p>
    <w:p w:rsidR="00215744" w:rsidRPr="0009565E" w:rsidRDefault="00215744" w:rsidP="00215744">
      <w:pPr>
        <w:pStyle w:val="Pagrindiniotekstotrauka"/>
        <w:ind w:firstLine="1077"/>
      </w:pPr>
      <w:r>
        <w:t>1.</w:t>
      </w:r>
      <w:r w:rsidR="00310564">
        <w:t>4</w:t>
      </w:r>
      <w:r w:rsidRPr="0009565E">
        <w:t xml:space="preserve">. Pakeisti </w:t>
      </w:r>
      <w:r w:rsidR="00CB1A73">
        <w:t>Sveikatos</w:t>
      </w:r>
      <w:r w:rsidRPr="0009565E">
        <w:t xml:space="preserve"> apsaugos programos tikslų, uždavinių ir priemonių asignavimų suvestinę</w:t>
      </w:r>
      <w:r>
        <w:t xml:space="preserve"> </w:t>
      </w:r>
      <w:r w:rsidRPr="0009565E">
        <w:t>ir ją išdėstyti nauja redakcija (pridedama).</w:t>
      </w:r>
    </w:p>
    <w:p w:rsidR="00215744" w:rsidRPr="0009565E" w:rsidRDefault="00215744" w:rsidP="00215744">
      <w:pPr>
        <w:pStyle w:val="Pagrindiniotekstotrauka"/>
        <w:ind w:firstLine="1077"/>
      </w:pPr>
      <w:r>
        <w:t>1.</w:t>
      </w:r>
      <w:r w:rsidR="00310564">
        <w:t>5</w:t>
      </w:r>
      <w:r w:rsidRPr="0009565E">
        <w:t>. Pakeisti Socialinės paramos programos tikslų, uždavinių ir priemonių asignavimų suvestinę</w:t>
      </w:r>
      <w:r>
        <w:t xml:space="preserve"> </w:t>
      </w:r>
      <w:r w:rsidRPr="0009565E">
        <w:t>ir ją išdėstyti nauja redakcija (pridedama).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6</w:t>
      </w:r>
      <w:r w:rsidRPr="0009565E">
        <w:rPr>
          <w:lang w:val="lt-LT"/>
        </w:rPr>
        <w:t>. Pakeisti Susisiekimo ir inžinerinės infrastruktūros plėtros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 xml:space="preserve">ir ją išdėstyti nauja redakcija (pridedama). 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7</w:t>
      </w:r>
      <w:r w:rsidRPr="0009565E">
        <w:rPr>
          <w:lang w:val="lt-LT"/>
        </w:rPr>
        <w:t>. Pakeisti Kultūros paveldo puoselėjimo ir kultūros paslaugų plėtros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8</w:t>
      </w:r>
      <w:r w:rsidRPr="0009565E">
        <w:rPr>
          <w:lang w:val="lt-LT"/>
        </w:rPr>
        <w:t>. Pakeisti Kūno kultūros ir sporto plėtros programos tikslų, uždavinių ir priemonių asignavimų suvestinę, ir ją išdėstyti nauja redakcija (pridedama).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9</w:t>
      </w:r>
      <w:r w:rsidRPr="0009565E">
        <w:rPr>
          <w:lang w:val="lt-LT"/>
        </w:rPr>
        <w:t>. Pakeisti Savivaldybės valdymo ir pagrindinių funkcijų vykdymo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:rsidR="00215744" w:rsidRDefault="00310564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1.10</w:t>
      </w:r>
      <w:r w:rsidR="00215744" w:rsidRPr="0009565E">
        <w:rPr>
          <w:lang w:val="lt-LT"/>
        </w:rPr>
        <w:t>. Pakeisti Klaipėdos rajono savivaldybės strateginio veiklos plano 2017–2019 m. programų asignavimų suvestinę</w:t>
      </w:r>
      <w:r w:rsidR="00215744">
        <w:rPr>
          <w:lang w:val="lt-LT"/>
        </w:rPr>
        <w:t xml:space="preserve"> </w:t>
      </w:r>
      <w:r w:rsidR="00215744" w:rsidRPr="0009565E">
        <w:rPr>
          <w:lang w:val="lt-LT"/>
        </w:rPr>
        <w:t>ir ją išdėstyti nauja redakcija (pridedama).</w:t>
      </w:r>
    </w:p>
    <w:p w:rsidR="00BC4DA3" w:rsidRPr="0009565E" w:rsidRDefault="00BC4DA3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1.11. </w:t>
      </w:r>
      <w:r>
        <w:t>P</w:t>
      </w:r>
      <w:r w:rsidRPr="002C0F02">
        <w:t xml:space="preserve">atikslinti </w:t>
      </w:r>
      <w:r w:rsidRPr="002C0F02">
        <w:rPr>
          <w:lang w:val="lt-LT"/>
        </w:rPr>
        <w:t xml:space="preserve">Klaipėdos rajono savivaldybės strateginio veiklos plano 2017–2019 m. </w:t>
      </w:r>
      <w:r w:rsidRPr="002C0F02">
        <w:rPr>
          <w:lang w:val="lt-LT"/>
        </w:rPr>
        <w:br/>
        <w:t>3</w:t>
      </w:r>
      <w:r w:rsidRPr="002C0F02">
        <w:t xml:space="preserve"> priedą „</w:t>
      </w:r>
      <w:r w:rsidRPr="002C0F02">
        <w:rPr>
          <w:lang w:val="lt-LT"/>
        </w:rPr>
        <w:t>Klaipėdos rajono savivaldybės strateginio veiklos plano 2017–2019 m. priemonių vykdytojų kodai“ įtraukiant naują vykdytoją – UAB „Klaipėdos rajono ener</w:t>
      </w:r>
      <w:r>
        <w:rPr>
          <w:lang w:val="lt-LT"/>
        </w:rPr>
        <w:t>gija“ (vykdytojo kodas – 18.3). (pridedama).</w:t>
      </w:r>
    </w:p>
    <w:p w:rsidR="009869C9" w:rsidRDefault="002157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2</w:t>
      </w:r>
      <w:r w:rsidRPr="0009565E">
        <w:rPr>
          <w:lang w:val="lt-LT"/>
        </w:rPr>
        <w:t>. Skelbti šį sprendimą Teisės aktų registre.</w:t>
      </w:r>
    </w:p>
    <w:p w:rsidR="006B780F" w:rsidRPr="0009565E" w:rsidRDefault="006B780F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:rsidR="008C74E6" w:rsidRPr="0009565E" w:rsidRDefault="005C1FFC" w:rsidP="00E41E77">
      <w:pPr>
        <w:tabs>
          <w:tab w:val="right" w:pos="9540"/>
        </w:tabs>
        <w:spacing w:before="360" w:after="360"/>
        <w:rPr>
          <w:lang w:val="lt-LT"/>
        </w:rPr>
      </w:pPr>
      <w:r w:rsidRPr="0009565E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172F1B" w:rsidRPr="0009565E">
        <w:rPr>
          <w:rStyle w:val="Pareigos"/>
          <w:rFonts w:ascii="Times New Roman" w:hAnsi="Times New Roman"/>
          <w:caps w:val="0"/>
          <w:lang w:val="lt-LT"/>
        </w:rPr>
        <w:t xml:space="preserve">eras </w:t>
      </w:r>
      <w:r w:rsidR="00E41E77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                                                    </w:t>
      </w:r>
      <w:r w:rsidR="00E41E77" w:rsidRPr="007674F1">
        <w:rPr>
          <w:lang w:val="lt-LT"/>
        </w:rPr>
        <w:t>Vaclovas Dačkauskas</w:t>
      </w:r>
      <w:r w:rsidR="009B1C92" w:rsidRPr="0009565E">
        <w:rPr>
          <w:rStyle w:val="Pareigos"/>
          <w:rFonts w:ascii="Times New Roman" w:hAnsi="Times New Roman"/>
          <w:lang w:val="lt-LT"/>
        </w:rPr>
        <w:tab/>
      </w:r>
    </w:p>
    <w:sectPr w:rsidR="008C74E6" w:rsidRPr="0009565E" w:rsidSect="003F3788">
      <w:headerReference w:type="even" r:id="rId8"/>
      <w:headerReference w:type="default" r:id="rId9"/>
      <w:footerReference w:type="even" r:id="rId10"/>
      <w:headerReference w:type="first" r:id="rId11"/>
      <w:type w:val="continuous"/>
      <w:pgSz w:w="11907" w:h="16840" w:code="9"/>
      <w:pgMar w:top="567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6FE" w:rsidRDefault="00CB16FE">
      <w:r>
        <w:separator/>
      </w:r>
    </w:p>
  </w:endnote>
  <w:endnote w:type="continuationSeparator" w:id="0">
    <w:p w:rsidR="00CB16FE" w:rsidRDefault="00CB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6FE" w:rsidRDefault="00CB16FE">
      <w:r>
        <w:separator/>
      </w:r>
    </w:p>
  </w:footnote>
  <w:footnote w:type="continuationSeparator" w:id="0">
    <w:p w:rsidR="00CB16FE" w:rsidRDefault="00CB1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41E77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41E77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Pr="007145CC" w:rsidRDefault="00CA6A98" w:rsidP="00E270CA">
    <w:pPr>
      <w:pStyle w:val="Antrats"/>
      <w:jc w:val="right"/>
      <w:rPr>
        <w:b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8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8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2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8"/>
  </w:num>
  <w:num w:numId="15">
    <w:abstractNumId w:val="13"/>
  </w:num>
  <w:num w:numId="16">
    <w:abstractNumId w:val="22"/>
  </w:num>
  <w:num w:numId="17">
    <w:abstractNumId w:val="14"/>
  </w:num>
  <w:num w:numId="18">
    <w:abstractNumId w:val="34"/>
  </w:num>
  <w:num w:numId="19">
    <w:abstractNumId w:val="28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29"/>
  </w:num>
  <w:num w:numId="25">
    <w:abstractNumId w:val="31"/>
  </w:num>
  <w:num w:numId="26">
    <w:abstractNumId w:val="21"/>
  </w:num>
  <w:num w:numId="27">
    <w:abstractNumId w:val="35"/>
  </w:num>
  <w:num w:numId="28">
    <w:abstractNumId w:val="23"/>
  </w:num>
  <w:num w:numId="29">
    <w:abstractNumId w:val="15"/>
  </w:num>
  <w:num w:numId="30">
    <w:abstractNumId w:val="30"/>
  </w:num>
  <w:num w:numId="31">
    <w:abstractNumId w:val="4"/>
  </w:num>
  <w:num w:numId="32">
    <w:abstractNumId w:val="10"/>
  </w:num>
  <w:num w:numId="33">
    <w:abstractNumId w:val="36"/>
  </w:num>
  <w:num w:numId="34">
    <w:abstractNumId w:val="25"/>
  </w:num>
  <w:num w:numId="35">
    <w:abstractNumId w:val="9"/>
  </w:num>
  <w:num w:numId="36">
    <w:abstractNumId w:val="3"/>
  </w:num>
  <w:num w:numId="37">
    <w:abstractNumId w:val="37"/>
  </w:num>
  <w:num w:numId="38">
    <w:abstractNumId w:val="27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605A"/>
    <w:rsid w:val="0000738C"/>
    <w:rsid w:val="000073D4"/>
    <w:rsid w:val="0000741A"/>
    <w:rsid w:val="000133FE"/>
    <w:rsid w:val="000142C5"/>
    <w:rsid w:val="0001583C"/>
    <w:rsid w:val="000158CA"/>
    <w:rsid w:val="00015A13"/>
    <w:rsid w:val="00017BB0"/>
    <w:rsid w:val="000204C6"/>
    <w:rsid w:val="0002121E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B10"/>
    <w:rsid w:val="00114622"/>
    <w:rsid w:val="00114A4D"/>
    <w:rsid w:val="001156B1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F0F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AF5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FF6"/>
    <w:rsid w:val="001C4B4A"/>
    <w:rsid w:val="001C5137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787"/>
    <w:rsid w:val="001F3CA3"/>
    <w:rsid w:val="001F4DF3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407A"/>
    <w:rsid w:val="00205003"/>
    <w:rsid w:val="00206840"/>
    <w:rsid w:val="0020696D"/>
    <w:rsid w:val="00210918"/>
    <w:rsid w:val="002112E8"/>
    <w:rsid w:val="00211F69"/>
    <w:rsid w:val="0021228A"/>
    <w:rsid w:val="00212822"/>
    <w:rsid w:val="0021348E"/>
    <w:rsid w:val="00214561"/>
    <w:rsid w:val="00214B48"/>
    <w:rsid w:val="002150A2"/>
    <w:rsid w:val="0021556E"/>
    <w:rsid w:val="00215744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861"/>
    <w:rsid w:val="002506ED"/>
    <w:rsid w:val="00250A6F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1553"/>
    <w:rsid w:val="00261978"/>
    <w:rsid w:val="00263A73"/>
    <w:rsid w:val="00264FB3"/>
    <w:rsid w:val="002659DA"/>
    <w:rsid w:val="002664DC"/>
    <w:rsid w:val="00270F84"/>
    <w:rsid w:val="00271AB7"/>
    <w:rsid w:val="002726D9"/>
    <w:rsid w:val="00274624"/>
    <w:rsid w:val="00275FAE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31E84"/>
    <w:rsid w:val="003337AD"/>
    <w:rsid w:val="0033425F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788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2679"/>
    <w:rsid w:val="00413F38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50B3"/>
    <w:rsid w:val="00455578"/>
    <w:rsid w:val="0045643D"/>
    <w:rsid w:val="00456759"/>
    <w:rsid w:val="00460F9D"/>
    <w:rsid w:val="004617C9"/>
    <w:rsid w:val="0046252C"/>
    <w:rsid w:val="00462811"/>
    <w:rsid w:val="00462E3C"/>
    <w:rsid w:val="004642A4"/>
    <w:rsid w:val="004652C6"/>
    <w:rsid w:val="0046574A"/>
    <w:rsid w:val="00465B8F"/>
    <w:rsid w:val="00466FC4"/>
    <w:rsid w:val="00467A18"/>
    <w:rsid w:val="00471122"/>
    <w:rsid w:val="00471D61"/>
    <w:rsid w:val="004730B4"/>
    <w:rsid w:val="00473470"/>
    <w:rsid w:val="004746DA"/>
    <w:rsid w:val="00475051"/>
    <w:rsid w:val="00476F9D"/>
    <w:rsid w:val="004774C4"/>
    <w:rsid w:val="00480306"/>
    <w:rsid w:val="00480A17"/>
    <w:rsid w:val="004814F5"/>
    <w:rsid w:val="004826CB"/>
    <w:rsid w:val="00482D27"/>
    <w:rsid w:val="00483516"/>
    <w:rsid w:val="0048392C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4068"/>
    <w:rsid w:val="00494A1B"/>
    <w:rsid w:val="004957C3"/>
    <w:rsid w:val="00495AF1"/>
    <w:rsid w:val="00495D20"/>
    <w:rsid w:val="00496699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B0F83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F0AF1"/>
    <w:rsid w:val="004F0EBD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2762"/>
    <w:rsid w:val="00514272"/>
    <w:rsid w:val="00515660"/>
    <w:rsid w:val="00517819"/>
    <w:rsid w:val="00520699"/>
    <w:rsid w:val="00520A9F"/>
    <w:rsid w:val="00522481"/>
    <w:rsid w:val="00522E2C"/>
    <w:rsid w:val="005265BD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4EE0"/>
    <w:rsid w:val="0056532E"/>
    <w:rsid w:val="00566EC9"/>
    <w:rsid w:val="00567348"/>
    <w:rsid w:val="005679DF"/>
    <w:rsid w:val="00567AA8"/>
    <w:rsid w:val="0057029F"/>
    <w:rsid w:val="00571D98"/>
    <w:rsid w:val="00571E58"/>
    <w:rsid w:val="00572326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809FC"/>
    <w:rsid w:val="00581421"/>
    <w:rsid w:val="00581793"/>
    <w:rsid w:val="00581A73"/>
    <w:rsid w:val="0058252C"/>
    <w:rsid w:val="00582CF1"/>
    <w:rsid w:val="00584E69"/>
    <w:rsid w:val="00585F56"/>
    <w:rsid w:val="0058712D"/>
    <w:rsid w:val="00587386"/>
    <w:rsid w:val="00587492"/>
    <w:rsid w:val="0059066D"/>
    <w:rsid w:val="00591320"/>
    <w:rsid w:val="00591B6A"/>
    <w:rsid w:val="005A1432"/>
    <w:rsid w:val="005A17E8"/>
    <w:rsid w:val="005A1E4F"/>
    <w:rsid w:val="005A2A4B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4191"/>
    <w:rsid w:val="005E4EB5"/>
    <w:rsid w:val="005E54FD"/>
    <w:rsid w:val="005F1EA2"/>
    <w:rsid w:val="005F3E52"/>
    <w:rsid w:val="005F3F32"/>
    <w:rsid w:val="005F49DB"/>
    <w:rsid w:val="00600088"/>
    <w:rsid w:val="00603D54"/>
    <w:rsid w:val="00605753"/>
    <w:rsid w:val="006104B0"/>
    <w:rsid w:val="00610836"/>
    <w:rsid w:val="006139B8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27F1"/>
    <w:rsid w:val="00682FB2"/>
    <w:rsid w:val="006838FB"/>
    <w:rsid w:val="00683962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7E8"/>
    <w:rsid w:val="006A3A6B"/>
    <w:rsid w:val="006A4553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618"/>
    <w:rsid w:val="006F26DD"/>
    <w:rsid w:val="006F4C0F"/>
    <w:rsid w:val="006F4C2F"/>
    <w:rsid w:val="006F4E9B"/>
    <w:rsid w:val="006F60EB"/>
    <w:rsid w:val="006F6284"/>
    <w:rsid w:val="00700614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8B6"/>
    <w:rsid w:val="007503A5"/>
    <w:rsid w:val="00750416"/>
    <w:rsid w:val="00752818"/>
    <w:rsid w:val="00754719"/>
    <w:rsid w:val="007548EF"/>
    <w:rsid w:val="007549EC"/>
    <w:rsid w:val="007549F7"/>
    <w:rsid w:val="00755C8E"/>
    <w:rsid w:val="0075608F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2C0E"/>
    <w:rsid w:val="0077378B"/>
    <w:rsid w:val="00773CB3"/>
    <w:rsid w:val="00774C8D"/>
    <w:rsid w:val="007755B9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91C90"/>
    <w:rsid w:val="007921A0"/>
    <w:rsid w:val="00793B7E"/>
    <w:rsid w:val="00793D86"/>
    <w:rsid w:val="00795CD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129F"/>
    <w:rsid w:val="007B3619"/>
    <w:rsid w:val="007B449D"/>
    <w:rsid w:val="007B4703"/>
    <w:rsid w:val="007B481A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60DA"/>
    <w:rsid w:val="007D7259"/>
    <w:rsid w:val="007E3105"/>
    <w:rsid w:val="007E4CF4"/>
    <w:rsid w:val="007E4F2F"/>
    <w:rsid w:val="007F00BF"/>
    <w:rsid w:val="007F0403"/>
    <w:rsid w:val="007F0899"/>
    <w:rsid w:val="007F1098"/>
    <w:rsid w:val="007F2094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22F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A02"/>
    <w:rsid w:val="00873FE2"/>
    <w:rsid w:val="00874E27"/>
    <w:rsid w:val="008767EA"/>
    <w:rsid w:val="00876E25"/>
    <w:rsid w:val="008803BA"/>
    <w:rsid w:val="00882A32"/>
    <w:rsid w:val="00882A50"/>
    <w:rsid w:val="00882DCA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86F"/>
    <w:rsid w:val="008C5169"/>
    <w:rsid w:val="008C57F5"/>
    <w:rsid w:val="008C5D72"/>
    <w:rsid w:val="008C74E6"/>
    <w:rsid w:val="008D0A72"/>
    <w:rsid w:val="008D16DA"/>
    <w:rsid w:val="008D26BB"/>
    <w:rsid w:val="008D3149"/>
    <w:rsid w:val="008D3456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40E3"/>
    <w:rsid w:val="00954941"/>
    <w:rsid w:val="009549F0"/>
    <w:rsid w:val="00955200"/>
    <w:rsid w:val="0095586D"/>
    <w:rsid w:val="00960374"/>
    <w:rsid w:val="00961B2B"/>
    <w:rsid w:val="00961BA9"/>
    <w:rsid w:val="00962DA6"/>
    <w:rsid w:val="00965114"/>
    <w:rsid w:val="0097363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1BCC"/>
    <w:rsid w:val="00991D3A"/>
    <w:rsid w:val="00993F2B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CC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C10E6"/>
    <w:rsid w:val="009C26EB"/>
    <w:rsid w:val="009C37D7"/>
    <w:rsid w:val="009C4DAE"/>
    <w:rsid w:val="009C56D5"/>
    <w:rsid w:val="009C57A8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486E"/>
    <w:rsid w:val="009E4D70"/>
    <w:rsid w:val="009E6D46"/>
    <w:rsid w:val="009F0E85"/>
    <w:rsid w:val="009F1C03"/>
    <w:rsid w:val="009F20AC"/>
    <w:rsid w:val="009F4CDE"/>
    <w:rsid w:val="009F52FE"/>
    <w:rsid w:val="009F57E0"/>
    <w:rsid w:val="009F6674"/>
    <w:rsid w:val="00A032A7"/>
    <w:rsid w:val="00A03681"/>
    <w:rsid w:val="00A04459"/>
    <w:rsid w:val="00A05089"/>
    <w:rsid w:val="00A068D0"/>
    <w:rsid w:val="00A0691C"/>
    <w:rsid w:val="00A0747B"/>
    <w:rsid w:val="00A11A04"/>
    <w:rsid w:val="00A1224A"/>
    <w:rsid w:val="00A12AFB"/>
    <w:rsid w:val="00A1308B"/>
    <w:rsid w:val="00A13F1A"/>
    <w:rsid w:val="00A152C1"/>
    <w:rsid w:val="00A16704"/>
    <w:rsid w:val="00A202C9"/>
    <w:rsid w:val="00A202CF"/>
    <w:rsid w:val="00A22B1D"/>
    <w:rsid w:val="00A22B9C"/>
    <w:rsid w:val="00A23179"/>
    <w:rsid w:val="00A23526"/>
    <w:rsid w:val="00A23648"/>
    <w:rsid w:val="00A2376E"/>
    <w:rsid w:val="00A2441E"/>
    <w:rsid w:val="00A2795B"/>
    <w:rsid w:val="00A31BA1"/>
    <w:rsid w:val="00A31EBA"/>
    <w:rsid w:val="00A32742"/>
    <w:rsid w:val="00A329E6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4832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FEF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C019D"/>
    <w:rsid w:val="00AC051A"/>
    <w:rsid w:val="00AC1C0A"/>
    <w:rsid w:val="00AC2187"/>
    <w:rsid w:val="00AC26F0"/>
    <w:rsid w:val="00AC2863"/>
    <w:rsid w:val="00AC3242"/>
    <w:rsid w:val="00AC4650"/>
    <w:rsid w:val="00AC47F7"/>
    <w:rsid w:val="00AC4AA4"/>
    <w:rsid w:val="00AC53FC"/>
    <w:rsid w:val="00AC54EA"/>
    <w:rsid w:val="00AC5A23"/>
    <w:rsid w:val="00AC6950"/>
    <w:rsid w:val="00AD1078"/>
    <w:rsid w:val="00AD1356"/>
    <w:rsid w:val="00AD214A"/>
    <w:rsid w:val="00AD238D"/>
    <w:rsid w:val="00AD260A"/>
    <w:rsid w:val="00AD5DC7"/>
    <w:rsid w:val="00AD5E41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584B"/>
    <w:rsid w:val="00B76A38"/>
    <w:rsid w:val="00B77160"/>
    <w:rsid w:val="00B771A1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6F33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80113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6FE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C23"/>
    <w:rsid w:val="00CD3C77"/>
    <w:rsid w:val="00CD3FAC"/>
    <w:rsid w:val="00CD435D"/>
    <w:rsid w:val="00CD4E26"/>
    <w:rsid w:val="00CD5A6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1555"/>
    <w:rsid w:val="00D11D33"/>
    <w:rsid w:val="00D13293"/>
    <w:rsid w:val="00D14176"/>
    <w:rsid w:val="00D14E85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CD6"/>
    <w:rsid w:val="00D932BF"/>
    <w:rsid w:val="00D944F9"/>
    <w:rsid w:val="00D946A8"/>
    <w:rsid w:val="00D95B2F"/>
    <w:rsid w:val="00D9604C"/>
    <w:rsid w:val="00D97D20"/>
    <w:rsid w:val="00DA3473"/>
    <w:rsid w:val="00DA3D20"/>
    <w:rsid w:val="00DA493A"/>
    <w:rsid w:val="00DA4DF7"/>
    <w:rsid w:val="00DA53AC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7408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200C8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1E77"/>
    <w:rsid w:val="00E429FD"/>
    <w:rsid w:val="00E4317C"/>
    <w:rsid w:val="00E43E11"/>
    <w:rsid w:val="00E43E1F"/>
    <w:rsid w:val="00E45309"/>
    <w:rsid w:val="00E45CBF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37AB"/>
    <w:rsid w:val="00E74063"/>
    <w:rsid w:val="00E74220"/>
    <w:rsid w:val="00E74E7C"/>
    <w:rsid w:val="00E7587B"/>
    <w:rsid w:val="00E75C4A"/>
    <w:rsid w:val="00E76866"/>
    <w:rsid w:val="00E769F0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8B7"/>
    <w:rsid w:val="00E90A8E"/>
    <w:rsid w:val="00E912C5"/>
    <w:rsid w:val="00E91797"/>
    <w:rsid w:val="00E92AE5"/>
    <w:rsid w:val="00E94701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3126"/>
    <w:rsid w:val="00F2509E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A15"/>
    <w:rsid w:val="00F52EF2"/>
    <w:rsid w:val="00F5487A"/>
    <w:rsid w:val="00F56B98"/>
    <w:rsid w:val="00F570A2"/>
    <w:rsid w:val="00F57864"/>
    <w:rsid w:val="00F6082D"/>
    <w:rsid w:val="00F61F61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8057B"/>
    <w:rsid w:val="00F80AAF"/>
    <w:rsid w:val="00F8213D"/>
    <w:rsid w:val="00F82580"/>
    <w:rsid w:val="00F8305B"/>
    <w:rsid w:val="00F85DAA"/>
    <w:rsid w:val="00F8607B"/>
    <w:rsid w:val="00F86169"/>
    <w:rsid w:val="00F867E5"/>
    <w:rsid w:val="00F86C14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99D0A9-1504-410D-B1E9-DBBEF5F4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it2\mainai\BLANKAI%202008\Tarybos%20sprendimo%20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1</Pages>
  <Words>1745</Words>
  <Characters>995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Silvija Paulienė</cp:lastModifiedBy>
  <cp:revision>2</cp:revision>
  <cp:lastPrinted>2017-12-04T11:56:00Z</cp:lastPrinted>
  <dcterms:created xsi:type="dcterms:W3CDTF">2017-12-04T12:09:00Z</dcterms:created>
  <dcterms:modified xsi:type="dcterms:W3CDTF">2017-12-04T12:09:00Z</dcterms:modified>
</cp:coreProperties>
</file>